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Dorset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Dorset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Dorset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Dorset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Dorset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Dorset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43.7% </w:t>
      </w:r>
      <w:r w:rsidRPr="004747BF">
        <w:rPr>
          <w:rFonts w:ascii="Libre Franklin Light" w:eastAsia="Times New Roman" w:hAnsi="Libre Franklin Light" w:cs="Calibri Light"/>
        </w:rPr>
        <w:t xml:space="preserve">of those respondents classified as PGSI 8+ in Dorset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Dorset is estimated to be </w:t>
      </w:r>
      <w:r w:rsidRPr="00773DF7">
        <w:rPr>
          <w:rFonts w:ascii="Libre Franklin Light" w:eastAsia="Times New Roman" w:hAnsi="Libre Franklin Light" w:cs="Calibri Light"/>
          <w:b/>
          <w:bCs/>
          <w:color w:val="C45911" w:themeColor="accent2" w:themeShade="BF"/>
        </w:rPr>
        <w:t xml:space="preserve">£4,651,586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Dorset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Dorset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ors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Dorset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ors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Dorset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Dorset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ors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Dorset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Dorset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Dorset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37.5%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Dorset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Dorset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Dorset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£4,651,586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Dorset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£75,767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£1,566,898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£112,247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£31,569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£57,877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£2,807,228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£4,651,586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Dorset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Dorset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Dorset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Dorset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Dorset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Dorset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Dorset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Dorset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BEEB3D2-CDFB-4C86-9A6B-6249F235CE4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